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REFWEN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FF189E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F189E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89E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89E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F189E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FF189E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89E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89E" w:rsidRPr="00FF189E" w:rsidRDefault="00FF18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  <w:bookmarkStart w:id="0" w:name="_GoBack"/>
      <w:bookmarkEnd w:id="0"/>
    </w:p>
    <w:sectPr w:rsidR="00FF189E" w:rsidRPr="00FF18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89E" w:rsidRDefault="00FF189E" w:rsidP="00564E3C">
      <w:pPr>
        <w:spacing w:after="0" w:line="240" w:lineRule="auto"/>
      </w:pPr>
      <w:r>
        <w:separator/>
      </w:r>
    </w:p>
  </w:endnote>
  <w:endnote w:type="continuationSeparator" w:id="0">
    <w:p w:rsidR="00FF189E" w:rsidRDefault="00FF18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F189E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89E" w:rsidRDefault="00FF189E" w:rsidP="00564E3C">
      <w:pPr>
        <w:spacing w:after="0" w:line="240" w:lineRule="auto"/>
      </w:pPr>
      <w:r>
        <w:separator/>
      </w:r>
    </w:p>
  </w:footnote>
  <w:footnote w:type="continuationSeparator" w:id="0">
    <w:p w:rsidR="00FF189E" w:rsidRDefault="00FF18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89E"/>
    <w:rsid w:val="00372DC6"/>
    <w:rsid w:val="00564E3C"/>
    <w:rsid w:val="0064591D"/>
    <w:rsid w:val="00DD5B8A"/>
    <w:rsid w:val="00EB41B8"/>
    <w:rsid w:val="00F14DE1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1300A"/>
  <w15:chartTrackingRefBased/>
  <w15:docId w15:val="{486C6DDF-1AB0-4EB6-AA69-3DDE4A7D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2016-02-18T16:04:00Z</dcterms:created>
  <dcterms:modified xsi:type="dcterms:W3CDTF">2016-02-18T16:10:00Z</dcterms:modified>
</cp:coreProperties>
</file>